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1375B93C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</w:t>
            </w:r>
            <w:r w:rsidR="007417A5">
              <w:rPr>
                <w:rFonts w:cs="Arial"/>
              </w:rPr>
              <w:t>6</w:t>
            </w:r>
            <w:r w:rsidR="00AC4B23">
              <w:rPr>
                <w:rFonts w:cs="Arial"/>
              </w:rPr>
              <w:t>4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51773553" w:rsidR="00682D2C" w:rsidRPr="00F45CAD" w:rsidRDefault="00AC4B23" w:rsidP="002D4CA7">
            <w:r w:rsidRPr="00AC4B23">
              <w:t>Anbau einer OGS mit WC-Anlage an der Astrid-Lindgren-Grundschule Leer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6545837F" w:rsidR="00682D2C" w:rsidRPr="00F45CAD" w:rsidRDefault="00AC4B23" w:rsidP="00F875F3">
            <w:r w:rsidRPr="00AC4B23">
              <w:t>Innenputzarbeiten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7417A5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417A5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0988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417A5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36E5"/>
    <w:rsid w:val="00AC4B23"/>
    <w:rsid w:val="00AC56D5"/>
    <w:rsid w:val="00AC7F2D"/>
    <w:rsid w:val="00AD584D"/>
    <w:rsid w:val="00AE4AF0"/>
    <w:rsid w:val="00AF2BE2"/>
    <w:rsid w:val="00B003C3"/>
    <w:rsid w:val="00B06C0B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907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10</cp:revision>
  <cp:lastPrinted>2010-02-09T14:25:00Z</cp:lastPrinted>
  <dcterms:created xsi:type="dcterms:W3CDTF">2019-11-20T09:18:00Z</dcterms:created>
  <dcterms:modified xsi:type="dcterms:W3CDTF">2026-08-03T13:05:00Z</dcterms:modified>
</cp:coreProperties>
</file>